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C6B" w:rsidRDefault="000C5C6B" w:rsidP="000C5C6B">
      <w:pPr>
        <w:keepNext/>
        <w:tabs>
          <w:tab w:val="num" w:pos="1134"/>
        </w:tabs>
        <w:suppressAutoHyphens/>
        <w:spacing w:before="0" w:line="240" w:lineRule="auto"/>
        <w:jc w:val="right"/>
        <w:outlineLvl w:val="1"/>
        <w:rPr>
          <w:b/>
        </w:rPr>
      </w:pPr>
      <w:r>
        <w:rPr>
          <w:b/>
        </w:rPr>
        <w:t xml:space="preserve">Приложение </w:t>
      </w:r>
      <w:r w:rsidR="006A42BF">
        <w:rPr>
          <w:b/>
        </w:rPr>
        <w:t xml:space="preserve">№12 </w:t>
      </w:r>
      <w:bookmarkStart w:id="0" w:name="_GoBack"/>
      <w:bookmarkEnd w:id="0"/>
    </w:p>
    <w:p w:rsidR="000C5C6B" w:rsidRDefault="000C5C6B" w:rsidP="000C5C6B">
      <w:pPr>
        <w:keepNext/>
        <w:tabs>
          <w:tab w:val="num" w:pos="1134"/>
        </w:tabs>
        <w:suppressAutoHyphens/>
        <w:spacing w:before="0" w:line="240" w:lineRule="auto"/>
        <w:jc w:val="right"/>
        <w:outlineLvl w:val="1"/>
        <w:rPr>
          <w:b/>
        </w:rPr>
      </w:pP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</w:rPr>
      </w:pPr>
      <w:r w:rsidRPr="00160223">
        <w:rPr>
          <w:b/>
          <w:bCs/>
          <w:color w:val="000000"/>
        </w:rPr>
        <w:t>Антикоррупционн</w:t>
      </w:r>
      <w:r>
        <w:rPr>
          <w:b/>
          <w:bCs/>
          <w:color w:val="000000"/>
        </w:rPr>
        <w:t>ые</w:t>
      </w:r>
      <w:r w:rsidRPr="00160223">
        <w:rPr>
          <w:b/>
          <w:bCs/>
          <w:color w:val="000000"/>
        </w:rPr>
        <w:t xml:space="preserve"> обязательств</w:t>
      </w:r>
      <w:r>
        <w:rPr>
          <w:b/>
          <w:bCs/>
          <w:color w:val="000000"/>
        </w:rPr>
        <w:t>а</w:t>
      </w:r>
    </w:p>
    <w:p w:rsidR="000C5C6B" w:rsidRPr="00160223" w:rsidRDefault="000C5C6B" w:rsidP="000C5C6B">
      <w:pPr>
        <w:spacing w:before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0C5C6B" w:rsidRPr="00160223" w:rsidRDefault="000C5C6B" w:rsidP="000C5C6B">
      <w:pPr>
        <w:numPr>
          <w:ilvl w:val="0"/>
          <w:numId w:val="1"/>
        </w:numPr>
        <w:tabs>
          <w:tab w:val="num" w:pos="0"/>
        </w:tabs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0C5C6B" w:rsidRPr="00160223" w:rsidRDefault="000C5C6B" w:rsidP="000C5C6B">
      <w:pPr>
        <w:widowControl w:val="0"/>
        <w:spacing w:before="0"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 xml:space="preserve">ДЗО ПАО «Россети» (протокол от </w:t>
      </w:r>
      <w:r w:rsidRPr="003B08CF">
        <w:t>05.12.2016 № 246</w:t>
      </w:r>
      <w:r w:rsidRPr="00160223">
        <w:t>) (далее - Антикоррупционная политика).</w:t>
      </w:r>
    </w:p>
    <w:p w:rsidR="000C5C6B" w:rsidRPr="00160223" w:rsidRDefault="000C5C6B" w:rsidP="000C5C6B">
      <w:pPr>
        <w:widowControl w:val="0"/>
        <w:numPr>
          <w:ilvl w:val="1"/>
          <w:numId w:val="5"/>
        </w:numPr>
        <w:spacing w:before="0"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</w:t>
      </w:r>
      <w:r>
        <w:t xml:space="preserve"> </w:t>
      </w:r>
      <w:r w:rsidRPr="00DB5514">
        <w:t>(список лиц, зарегистрированных в реестре владельцев ценных бумаг)</w:t>
      </w:r>
      <w:r w:rsidRPr="00160223">
        <w:t xml:space="preserve">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 w:rsidRPr="00160223">
        <w:br/>
        <w:t>о государственной регистрации юридического лица или физического лица в качестве индивидуального предпринимателя</w:t>
      </w:r>
      <w:r>
        <w:t>,</w:t>
      </w:r>
      <w:r w:rsidRPr="00160223">
        <w:t xml:space="preserve"> </w:t>
      </w:r>
      <w:r>
        <w:t xml:space="preserve">документов, подтверждающих владельцев юридического лица, </w:t>
      </w:r>
      <w:r w:rsidRPr="00160223">
        <w:t xml:space="preserve">в соответствии с законодательством соответствующего государства (для иностранных лиц), полученных не ранее чем за </w:t>
      </w:r>
      <w:r>
        <w:t>90</w:t>
      </w:r>
      <w:r w:rsidRPr="00160223">
        <w:t xml:space="preserve"> дней до срока окончания приема предложений,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0C5C6B" w:rsidRPr="00160223" w:rsidRDefault="000C5C6B" w:rsidP="000C5C6B">
      <w:pPr>
        <w:numPr>
          <w:ilvl w:val="0"/>
          <w:numId w:val="1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0C5C6B" w:rsidRPr="00160223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0C5C6B" w:rsidRPr="00160223" w:rsidRDefault="000C5C6B" w:rsidP="000C5C6B">
      <w:pPr>
        <w:numPr>
          <w:ilvl w:val="0"/>
          <w:numId w:val="4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lastRenderedPageBreak/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</w:pPr>
      <w:r w:rsidRPr="00160223"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0C5C6B" w:rsidRPr="00160223" w:rsidRDefault="000C5C6B" w:rsidP="000C5C6B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0C5C6B" w:rsidRPr="00160223" w:rsidRDefault="000C5C6B" w:rsidP="000C5C6B">
      <w:pPr>
        <w:numPr>
          <w:ilvl w:val="1"/>
          <w:numId w:val="3"/>
        </w:numPr>
        <w:spacing w:before="0"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0C5C6B" w:rsidRPr="00160223" w:rsidRDefault="000C5C6B" w:rsidP="000C5C6B">
      <w:pPr>
        <w:numPr>
          <w:ilvl w:val="0"/>
          <w:numId w:val="2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0C5C6B" w:rsidRPr="00160223" w:rsidRDefault="000C5C6B" w:rsidP="000C5C6B">
      <w:pPr>
        <w:numPr>
          <w:ilvl w:val="0"/>
          <w:numId w:val="3"/>
        </w:numPr>
        <w:spacing w:before="0"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color w:val="000000"/>
        </w:rPr>
      </w:pPr>
      <w:r w:rsidRPr="00160223">
        <w:rPr>
          <w:b/>
          <w:bCs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bCs/>
          <w:i/>
          <w:iCs/>
          <w:color w:val="000000"/>
          <w:sz w:val="28"/>
          <w:szCs w:val="28"/>
        </w:rPr>
      </w:pPr>
    </w:p>
    <w:p w:rsidR="000C5C6B" w:rsidRPr="00160223" w:rsidRDefault="000C5C6B" w:rsidP="000C5C6B">
      <w:pPr>
        <w:spacing w:before="0" w:line="240" w:lineRule="auto"/>
        <w:ind w:firstLine="709"/>
        <w:rPr>
          <w:b/>
          <w:i/>
          <w:color w:val="000000"/>
        </w:rPr>
      </w:pPr>
      <w:r w:rsidRPr="00160223">
        <w:rPr>
          <w:b/>
          <w:bCs/>
          <w:i/>
          <w:iCs/>
          <w:color w:val="000000"/>
        </w:rPr>
        <w:t>Информация о фо</w:t>
      </w:r>
      <w:r>
        <w:rPr>
          <w:b/>
          <w:bCs/>
          <w:i/>
          <w:iCs/>
          <w:color w:val="000000"/>
        </w:rPr>
        <w:t>рмах обратной связи ПАО «МРСК Юга</w:t>
      </w:r>
      <w:r w:rsidRPr="00160223">
        <w:rPr>
          <w:b/>
          <w:bCs/>
          <w:i/>
          <w:iCs/>
          <w:color w:val="000000"/>
        </w:rPr>
        <w:t>» в рамках системы предупреждения и профилактики коррупции:</w:t>
      </w:r>
    </w:p>
    <w:p w:rsidR="00F700C2" w:rsidRPr="000C5C6B" w:rsidRDefault="000C5C6B" w:rsidP="000C5C6B">
      <w:pPr>
        <w:pStyle w:val="a3"/>
        <w:jc w:val="both"/>
        <w:rPr>
          <w:b/>
        </w:rPr>
      </w:pPr>
      <w:r w:rsidRPr="00160223">
        <w:rPr>
          <w:i/>
        </w:rPr>
        <w:t>В ПАО «</w:t>
      </w:r>
      <w:r>
        <w:rPr>
          <w:i/>
        </w:rPr>
        <w:t>МРСК Юга</w:t>
      </w:r>
      <w:r w:rsidRPr="00160223">
        <w:rPr>
          <w:i/>
        </w:rPr>
        <w:t xml:space="preserve">» действует система </w:t>
      </w:r>
      <w:r w:rsidRPr="002B5CA8">
        <w:rPr>
          <w:i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2B5CA8">
        <w:rPr>
          <w:i/>
        </w:rPr>
        <w:t>Информацию о возможных фактах коррупции в ПАО «МРСК Юга», а также дочерних зависимых обществах и их филиалах можно сообщить, заполнив</w:t>
      </w:r>
      <w:r>
        <w:rPr>
          <w:i/>
        </w:rPr>
        <w:t xml:space="preserve"> </w:t>
      </w:r>
      <w:hyperlink r:id="rId5" w:history="1">
        <w:r w:rsidRPr="002B5CA8">
          <w:rPr>
            <w:i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>
        <w:rPr>
          <w:i/>
        </w:rPr>
        <w:t xml:space="preserve">: </w:t>
      </w:r>
      <w:hyperlink r:id="rId6" w:history="1">
        <w:r w:rsidRPr="002B5CA8">
          <w:rPr>
            <w:b/>
          </w:rPr>
          <w:t>http://mrsk-yuga.ru</w:t>
        </w:r>
      </w:hyperlink>
      <w:r w:rsidRPr="002B5CA8">
        <w:rPr>
          <w:i/>
        </w:rPr>
        <w:t>,</w:t>
      </w:r>
      <w:r>
        <w:rPr>
          <w:i/>
        </w:rPr>
        <w:t xml:space="preserve"> в разделе «Противодействие коррупции»,</w:t>
      </w:r>
      <w:r w:rsidRPr="002B5CA8">
        <w:rPr>
          <w:i/>
        </w:rPr>
        <w:t xml:space="preserve"> позвонив по телефону «</w:t>
      </w:r>
      <w:r w:rsidRPr="002B5CA8">
        <w:rPr>
          <w:b/>
          <w:i/>
        </w:rPr>
        <w:t>Горячей линии</w:t>
      </w:r>
      <w:r w:rsidRPr="002B5CA8">
        <w:rPr>
          <w:i/>
        </w:rPr>
        <w:t xml:space="preserve">» </w:t>
      </w:r>
      <w:r w:rsidRPr="002B5CA8">
        <w:rPr>
          <w:b/>
        </w:rPr>
        <w:t>8(800)100-70-60</w:t>
      </w:r>
      <w:r w:rsidRPr="002B5CA8">
        <w:rPr>
          <w:i/>
        </w:rPr>
        <w:t>, или направив письменное обращение по адресу</w:t>
      </w:r>
      <w:r w:rsidRPr="002B5CA8">
        <w:rPr>
          <w:b/>
        </w:rPr>
        <w:t xml:space="preserve">: </w:t>
      </w:r>
      <w:r>
        <w:rPr>
          <w:b/>
        </w:rPr>
        <w:br/>
      </w:r>
      <w:hyperlink r:id="rId7" w:history="1">
        <w:r w:rsidRPr="002B5CA8">
          <w:rPr>
            <w:b/>
          </w:rPr>
          <w:t>office@mrsk-yuga.ru</w:t>
        </w:r>
      </w:hyperlink>
      <w:r>
        <w:rPr>
          <w:i/>
        </w:rPr>
        <w:t>.</w:t>
      </w:r>
    </w:p>
    <w:sectPr w:rsidR="00F700C2" w:rsidRPr="000C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A3"/>
    <w:rsid w:val="000C5C6B"/>
    <w:rsid w:val="001A43A3"/>
    <w:rsid w:val="006A42BF"/>
    <w:rsid w:val="00F7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B8E19"/>
  <w15:docId w15:val="{FC01608E-185A-416D-8B60-9009D8E14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C6B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5C6B"/>
    <w:pPr>
      <w:spacing w:before="100" w:beforeAutospacing="1" w:after="100" w:afterAutospacing="1" w:line="240" w:lineRule="auto"/>
      <w:jc w:val="left"/>
    </w:pPr>
  </w:style>
  <w:style w:type="character" w:styleId="a4">
    <w:name w:val="Hyperlink"/>
    <w:basedOn w:val="a0"/>
    <w:uiPriority w:val="99"/>
    <w:unhideWhenUsed/>
    <w:rsid w:val="000C5C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mrsk-y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sk-yuga.ru" TargetMode="External"/><Relationship Id="rId5" Type="http://schemas.openxmlformats.org/officeDocument/2006/relationships/hyperlink" Target="http://www.rosseti.ru/about/contacts/opinio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5936734C</Template>
  <TotalTime>3</TotalTime>
  <Pages>2</Pages>
  <Words>946</Words>
  <Characters>5394</Characters>
  <Application>Microsoft Office Word</Application>
  <DocSecurity>0</DocSecurity>
  <Lines>44</Lines>
  <Paragraphs>12</Paragraphs>
  <ScaleCrop>false</ScaleCrop>
  <Company/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Пивоваров Максим Альбертович</dc:creator>
  <cp:keywords/>
  <dc:description/>
  <cp:lastModifiedBy>Бутко Василий Геннадиевич</cp:lastModifiedBy>
  <cp:revision>3</cp:revision>
  <dcterms:created xsi:type="dcterms:W3CDTF">2018-07-16T12:56:00Z</dcterms:created>
  <dcterms:modified xsi:type="dcterms:W3CDTF">2018-07-17T05:27:00Z</dcterms:modified>
</cp:coreProperties>
</file>